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8DE76" w14:textId="77777777" w:rsidR="006E5D65" w:rsidRDefault="00997F14" w:rsidP="002D3375">
      <w:pPr>
        <w:jc w:val="right"/>
        <w:rPr>
          <w:rFonts w:ascii="Corbel" w:hAnsi="Corbel"/>
          <w:bCs/>
          <w:i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4B2435C5" w14:textId="77777777" w:rsidR="00C2106B" w:rsidRPr="00C2106B" w:rsidRDefault="00C2106B" w:rsidP="002D3375">
      <w:pPr>
        <w:jc w:val="right"/>
        <w:rPr>
          <w:rFonts w:ascii="Corbel" w:hAnsi="Corbel"/>
          <w:bCs/>
          <w:i/>
        </w:rPr>
      </w:pPr>
    </w:p>
    <w:p w14:paraId="6B7B24AA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6E3A78C1" w14:textId="19BD6161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C2106B">
        <w:rPr>
          <w:rFonts w:ascii="Corbel" w:hAnsi="Corbel"/>
          <w:i/>
          <w:smallCaps/>
        </w:rPr>
        <w:t>2025-2028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54376CA3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4F9209" w14:textId="3073C484" w:rsidR="00445970" w:rsidRPr="00C2106B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C2106B">
        <w:rPr>
          <w:rFonts w:ascii="Corbel" w:hAnsi="Corbel"/>
          <w:sz w:val="20"/>
          <w:szCs w:val="20"/>
        </w:rPr>
        <w:t>6</w:t>
      </w:r>
      <w:r w:rsidR="00D843AE">
        <w:rPr>
          <w:rFonts w:ascii="Corbel" w:hAnsi="Corbel"/>
          <w:sz w:val="20"/>
          <w:szCs w:val="20"/>
        </w:rPr>
        <w:t>/2</w:t>
      </w:r>
      <w:r w:rsidR="00C2106B">
        <w:rPr>
          <w:rFonts w:ascii="Corbel" w:hAnsi="Corbel"/>
          <w:sz w:val="20"/>
          <w:szCs w:val="20"/>
        </w:rPr>
        <w:t>7</w:t>
      </w:r>
    </w:p>
    <w:p w14:paraId="20A267E5" w14:textId="77777777" w:rsidR="0085747A" w:rsidRPr="00B169DF" w:rsidRDefault="0085747A" w:rsidP="009C54AE">
      <w:pPr>
        <w:rPr>
          <w:rFonts w:ascii="Corbel" w:hAnsi="Corbel"/>
        </w:rPr>
      </w:pPr>
    </w:p>
    <w:p w14:paraId="1178832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C3776A9" w14:textId="77777777" w:rsidTr="00B819C8">
        <w:tc>
          <w:tcPr>
            <w:tcW w:w="2694" w:type="dxa"/>
            <w:vAlign w:val="center"/>
          </w:tcPr>
          <w:p w14:paraId="574C232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EE04B6" w14:textId="196384AF" w:rsidR="0085747A" w:rsidRPr="00B169DF" w:rsidRDefault="00795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53CD">
              <w:rPr>
                <w:rFonts w:ascii="Corbel" w:hAnsi="Corbel"/>
                <w:b w:val="0"/>
                <w:sz w:val="24"/>
                <w:szCs w:val="24"/>
              </w:rPr>
              <w:t>Project Management</w:t>
            </w:r>
          </w:p>
        </w:tc>
      </w:tr>
      <w:tr w:rsidR="0085747A" w:rsidRPr="00B169DF" w14:paraId="043B081C" w14:textId="77777777" w:rsidTr="00B819C8">
        <w:tc>
          <w:tcPr>
            <w:tcW w:w="2694" w:type="dxa"/>
            <w:vAlign w:val="center"/>
          </w:tcPr>
          <w:p w14:paraId="66D0023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F2DDFD" w14:textId="77777777" w:rsidR="0085747A" w:rsidRPr="00B169DF" w:rsidRDefault="00267C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7C76">
              <w:rPr>
                <w:rFonts w:ascii="Corbel" w:hAnsi="Corbel"/>
                <w:b w:val="0"/>
                <w:sz w:val="24"/>
                <w:szCs w:val="24"/>
              </w:rPr>
              <w:t>FiR/I/B.14</w:t>
            </w:r>
          </w:p>
        </w:tc>
      </w:tr>
      <w:tr w:rsidR="0085747A" w:rsidRPr="00B169DF" w14:paraId="430F0EC7" w14:textId="77777777" w:rsidTr="00B819C8">
        <w:tc>
          <w:tcPr>
            <w:tcW w:w="2694" w:type="dxa"/>
            <w:vAlign w:val="center"/>
          </w:tcPr>
          <w:p w14:paraId="67B2BB70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CDAA67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60ACBD6B" w14:textId="77777777" w:rsidTr="00B819C8">
        <w:tc>
          <w:tcPr>
            <w:tcW w:w="2694" w:type="dxa"/>
            <w:vAlign w:val="center"/>
          </w:tcPr>
          <w:p w14:paraId="33B6CE9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1F8E8F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B8A08F2" w14:textId="77777777" w:rsidTr="00B819C8">
        <w:tc>
          <w:tcPr>
            <w:tcW w:w="2694" w:type="dxa"/>
            <w:vAlign w:val="center"/>
          </w:tcPr>
          <w:p w14:paraId="5DEB97E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3021B6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0FD96E32" w14:textId="77777777" w:rsidTr="00B819C8">
        <w:tc>
          <w:tcPr>
            <w:tcW w:w="2694" w:type="dxa"/>
            <w:vAlign w:val="center"/>
          </w:tcPr>
          <w:p w14:paraId="79863734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00B98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6668AA80" w14:textId="77777777" w:rsidTr="00B819C8">
        <w:tc>
          <w:tcPr>
            <w:tcW w:w="2694" w:type="dxa"/>
            <w:vAlign w:val="center"/>
          </w:tcPr>
          <w:p w14:paraId="23652FF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EDA1E4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64ED1A72" w14:textId="77777777" w:rsidTr="00B819C8">
        <w:tc>
          <w:tcPr>
            <w:tcW w:w="2694" w:type="dxa"/>
            <w:vAlign w:val="center"/>
          </w:tcPr>
          <w:p w14:paraId="5861E8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F1A098C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E66B633" w14:textId="77777777" w:rsidTr="00B819C8">
        <w:tc>
          <w:tcPr>
            <w:tcW w:w="2694" w:type="dxa"/>
            <w:vAlign w:val="center"/>
          </w:tcPr>
          <w:p w14:paraId="771C786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A440453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rok/semestr 4</w:t>
            </w:r>
          </w:p>
        </w:tc>
      </w:tr>
      <w:tr w:rsidR="0085747A" w:rsidRPr="00B169DF" w14:paraId="7BF6CC78" w14:textId="77777777" w:rsidTr="00B819C8">
        <w:tc>
          <w:tcPr>
            <w:tcW w:w="2694" w:type="dxa"/>
            <w:vAlign w:val="center"/>
          </w:tcPr>
          <w:p w14:paraId="0568986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8AB3AAD" w14:textId="08383BE8" w:rsidR="0085747A" w:rsidRPr="00B169DF" w:rsidRDefault="00C839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5AC4C5DB" w14:textId="77777777" w:rsidTr="00B819C8">
        <w:tc>
          <w:tcPr>
            <w:tcW w:w="2694" w:type="dxa"/>
            <w:vAlign w:val="center"/>
          </w:tcPr>
          <w:p w14:paraId="460F1EB0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1932F5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52D7AFA0" w14:textId="77777777" w:rsidTr="00B819C8">
        <w:tc>
          <w:tcPr>
            <w:tcW w:w="2694" w:type="dxa"/>
            <w:vAlign w:val="center"/>
          </w:tcPr>
          <w:p w14:paraId="49E74F2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D38665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  <w:tr w:rsidR="0085747A" w:rsidRPr="00B169DF" w14:paraId="3FFB1E0B" w14:textId="77777777" w:rsidTr="00B819C8">
        <w:tc>
          <w:tcPr>
            <w:tcW w:w="2694" w:type="dxa"/>
            <w:vAlign w:val="center"/>
          </w:tcPr>
          <w:p w14:paraId="37796C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3BFA38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</w:tbl>
    <w:p w14:paraId="1FBC74D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1BDA7A8D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9C3A08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F6B1156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15682C42" w14:textId="77777777" w:rsidTr="00C210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E3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6E7A969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F90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AA9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E79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DD5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9AB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FEC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D6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A33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C97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3FCF9898" w14:textId="77777777" w:rsidTr="00C2106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98D9" w14:textId="0FB8D2B8" w:rsidR="00015B8F" w:rsidRPr="00B169DF" w:rsidRDefault="00C210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1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BF15" w14:textId="77777777" w:rsidR="00015B8F" w:rsidRPr="00B169DF" w:rsidRDefault="00D84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4B7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EE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8A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B9D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742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D59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56F4" w14:textId="77777777" w:rsidR="00015B8F" w:rsidRPr="00B169DF" w:rsidRDefault="00D84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8DA9BD4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5991545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D1B834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4948F5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843AE">
        <w:rPr>
          <w:rFonts w:ascii="Segoe UI Symbol" w:eastAsia="MS Gothic" w:hAnsi="Segoe UI Symbol" w:cs="Segoe UI Symbol"/>
          <w:b w:val="0"/>
          <w:strike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24AC39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3EFF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DADF6D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BA5415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386A4A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9528FB9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6062D4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0452B12" w14:textId="77777777" w:rsidTr="00745302">
        <w:tc>
          <w:tcPr>
            <w:tcW w:w="9670" w:type="dxa"/>
          </w:tcPr>
          <w:p w14:paraId="1991FA89" w14:textId="6E6792E3" w:rsidR="0085747A" w:rsidRPr="00B169DF" w:rsidRDefault="00D843AE" w:rsidP="00C2106B">
            <w:pPr>
              <w:rPr>
                <w:rFonts w:ascii="Corbel" w:hAnsi="Corbel"/>
                <w:b/>
                <w:smallCaps/>
                <w:color w:val="000000"/>
              </w:rPr>
            </w:pPr>
            <w:r w:rsidRPr="00D843AE">
              <w:rPr>
                <w:rFonts w:ascii="Corbel" w:eastAsia="Calibri" w:hAnsi="Corbel"/>
                <w:lang w:eastAsia="en-US"/>
              </w:rPr>
              <w:t>Znajomość podstaw zarządzania i ekonomii; umiejętność analizy zjawisk gospodarczych; podstawowe umiejętności pracy zespołowej.</w:t>
            </w:r>
          </w:p>
        </w:tc>
      </w:tr>
    </w:tbl>
    <w:p w14:paraId="4892081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4D16D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1971668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774CFE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1D18118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843AE" w:rsidRPr="00C65583" w14:paraId="08F98496" w14:textId="77777777" w:rsidTr="00D843AE">
        <w:tc>
          <w:tcPr>
            <w:tcW w:w="845" w:type="dxa"/>
            <w:vAlign w:val="center"/>
          </w:tcPr>
          <w:p w14:paraId="4D5240DF" w14:textId="167AFE7C" w:rsidR="00D843AE" w:rsidRPr="00C65583" w:rsidRDefault="00D843AE" w:rsidP="00C2106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558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678F8BF8" w14:textId="77777777" w:rsidR="00D843AE" w:rsidRPr="00C65583" w:rsidRDefault="00D843AE" w:rsidP="00D843AE">
            <w:pPr>
              <w:pStyle w:val="NormalnyWeb"/>
              <w:rPr>
                <w:rFonts w:ascii="Corbel" w:hAnsi="Corbel"/>
              </w:rPr>
            </w:pPr>
            <w:r w:rsidRPr="00C65583">
              <w:rPr>
                <w:rFonts w:ascii="Corbel" w:hAnsi="Corbel"/>
              </w:rPr>
              <w:t>Zapoznanie studentów z podstawowymi zasadami zarządzania projektami i strukturą cyklu życia projektu</w:t>
            </w:r>
          </w:p>
        </w:tc>
      </w:tr>
      <w:tr w:rsidR="00D843AE" w:rsidRPr="00C65583" w14:paraId="58E366BA" w14:textId="77777777" w:rsidTr="00D843AE">
        <w:tc>
          <w:tcPr>
            <w:tcW w:w="845" w:type="dxa"/>
            <w:vAlign w:val="center"/>
          </w:tcPr>
          <w:p w14:paraId="676019A6" w14:textId="77777777" w:rsidR="00D843AE" w:rsidRPr="00C65583" w:rsidRDefault="00D843AE" w:rsidP="00C2106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655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CC4E71E" w14:textId="77777777" w:rsidR="00D843AE" w:rsidRPr="00C65583" w:rsidRDefault="00D843AE" w:rsidP="00D843AE">
            <w:pPr>
              <w:pStyle w:val="NormalnyWeb"/>
              <w:rPr>
                <w:rFonts w:ascii="Corbel" w:hAnsi="Corbel"/>
              </w:rPr>
            </w:pPr>
            <w:r w:rsidRPr="00C65583">
              <w:rPr>
                <w:rFonts w:ascii="Corbel" w:hAnsi="Corbel"/>
              </w:rPr>
              <w:t>Rozwijanie umiejętności stosowania narzędzi planowania i analizy projektów</w:t>
            </w:r>
          </w:p>
        </w:tc>
      </w:tr>
      <w:tr w:rsidR="00D843AE" w:rsidRPr="00C65583" w14:paraId="311358C4" w14:textId="77777777" w:rsidTr="00D843AE">
        <w:tc>
          <w:tcPr>
            <w:tcW w:w="845" w:type="dxa"/>
            <w:vAlign w:val="center"/>
          </w:tcPr>
          <w:p w14:paraId="26E8DF17" w14:textId="77777777" w:rsidR="00D843AE" w:rsidRPr="00C65583" w:rsidRDefault="00D843AE" w:rsidP="00C2106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55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EC32FF3" w14:textId="77777777" w:rsidR="00D843AE" w:rsidRPr="00C65583" w:rsidRDefault="00D843AE" w:rsidP="00D843AE">
            <w:pPr>
              <w:pStyle w:val="NormalnyWeb"/>
              <w:rPr>
                <w:rFonts w:ascii="Corbel" w:hAnsi="Corbel"/>
              </w:rPr>
            </w:pPr>
            <w:r w:rsidRPr="00C65583">
              <w:rPr>
                <w:rFonts w:ascii="Corbel" w:hAnsi="Corbel"/>
              </w:rPr>
              <w:t>Kształtowanie postaw przedsiębiorczych oraz kompetencji pracy zespołowej i organizacji pracy</w:t>
            </w:r>
          </w:p>
        </w:tc>
      </w:tr>
    </w:tbl>
    <w:p w14:paraId="4E4128B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C43306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65E643A5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28C1712D" w14:textId="77777777" w:rsidTr="00D843AE">
        <w:tc>
          <w:tcPr>
            <w:tcW w:w="1681" w:type="dxa"/>
            <w:vAlign w:val="center"/>
          </w:tcPr>
          <w:p w14:paraId="4DBE024F" w14:textId="77777777" w:rsidR="0085747A" w:rsidRPr="00D843AE" w:rsidRDefault="0085747A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D6B63B9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BDD6D92" w14:textId="77777777" w:rsidR="0085747A" w:rsidRPr="00D843AE" w:rsidRDefault="0085747A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D843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43AE" w:rsidRPr="00D843AE" w14:paraId="57529755" w14:textId="77777777" w:rsidTr="00D843AE">
        <w:tc>
          <w:tcPr>
            <w:tcW w:w="1681" w:type="dxa"/>
          </w:tcPr>
          <w:p w14:paraId="201F9DFF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7FD0086" w14:textId="77777777" w:rsidR="00D843AE" w:rsidRPr="00C2106B" w:rsidRDefault="00D843AE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podstawowe zasady, role i strukturę projektu </w:t>
            </w:r>
          </w:p>
        </w:tc>
        <w:tc>
          <w:tcPr>
            <w:tcW w:w="1865" w:type="dxa"/>
          </w:tcPr>
          <w:p w14:paraId="4009FA0F" w14:textId="77777777" w:rsidR="00D843AE" w:rsidRPr="00D843AE" w:rsidRDefault="00D843AE" w:rsidP="00C2106B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K_W05, K_W08</w:t>
            </w:r>
          </w:p>
          <w:p w14:paraId="59CAE225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43AE" w:rsidRPr="00D843AE" w14:paraId="5D616F7F" w14:textId="77777777" w:rsidTr="00D843AE">
        <w:tc>
          <w:tcPr>
            <w:tcW w:w="1681" w:type="dxa"/>
          </w:tcPr>
          <w:p w14:paraId="16847551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2956B4E" w14:textId="77777777" w:rsidR="00D843AE" w:rsidRPr="00C2106B" w:rsidRDefault="00D843AE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>Potrafi analizować i planować projekt (cele, zakres, harmonogram, ryzyko)</w:t>
            </w:r>
          </w:p>
        </w:tc>
        <w:tc>
          <w:tcPr>
            <w:tcW w:w="1865" w:type="dxa"/>
          </w:tcPr>
          <w:p w14:paraId="69428918" w14:textId="77777777" w:rsidR="00D843AE" w:rsidRPr="00D843AE" w:rsidRDefault="00D843AE" w:rsidP="00C2106B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K_U03, K_U08</w:t>
            </w:r>
          </w:p>
          <w:p w14:paraId="38923E01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43AE" w:rsidRPr="00D843AE" w14:paraId="060F066E" w14:textId="77777777" w:rsidTr="00D843AE">
        <w:tc>
          <w:tcPr>
            <w:tcW w:w="1681" w:type="dxa"/>
          </w:tcPr>
          <w:p w14:paraId="7DFF51BF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6EFFAD5" w14:textId="77777777" w:rsidR="00D843AE" w:rsidRPr="00C2106B" w:rsidRDefault="00D843AE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 xml:space="preserve">Umie współpracować w zespole projektowym, planować działania </w:t>
            </w:r>
          </w:p>
        </w:tc>
        <w:tc>
          <w:tcPr>
            <w:tcW w:w="1865" w:type="dxa"/>
          </w:tcPr>
          <w:p w14:paraId="7F768D53" w14:textId="77777777" w:rsidR="00D843AE" w:rsidRPr="00D843AE" w:rsidRDefault="00D843AE" w:rsidP="00C2106B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K_U12</w:t>
            </w:r>
          </w:p>
          <w:p w14:paraId="0218A217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43AE" w:rsidRPr="00D843AE" w14:paraId="7C27392B" w14:textId="77777777" w:rsidTr="00D843AE">
        <w:tc>
          <w:tcPr>
            <w:tcW w:w="1681" w:type="dxa"/>
          </w:tcPr>
          <w:p w14:paraId="097654AD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B9B297D" w14:textId="77777777" w:rsidR="00D843AE" w:rsidRPr="00C2106B" w:rsidRDefault="00D843AE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 xml:space="preserve">Rozwija kompetencje społeczne w zakresie samodzielności, przedsiębiorczości i adaptacyjności </w:t>
            </w:r>
          </w:p>
        </w:tc>
        <w:tc>
          <w:tcPr>
            <w:tcW w:w="1865" w:type="dxa"/>
          </w:tcPr>
          <w:p w14:paraId="2A9350EB" w14:textId="77777777" w:rsidR="00D843AE" w:rsidRPr="00D843AE" w:rsidRDefault="00D843AE" w:rsidP="00C2106B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K_K02, K_K03, K_K04</w:t>
            </w:r>
          </w:p>
          <w:p w14:paraId="70941645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43AE" w:rsidRPr="00D843AE" w14:paraId="1FCAE02C" w14:textId="77777777" w:rsidTr="00D843AE">
        <w:tc>
          <w:tcPr>
            <w:tcW w:w="1681" w:type="dxa"/>
          </w:tcPr>
          <w:p w14:paraId="07C91A3D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9005420" w14:textId="77777777" w:rsidR="00D843AE" w:rsidRPr="00C2106B" w:rsidRDefault="00D843AE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 xml:space="preserve">Rozumie znaczenie projektowego podejścia dla rozwoju przedsiębiorczości </w:t>
            </w:r>
          </w:p>
        </w:tc>
        <w:tc>
          <w:tcPr>
            <w:tcW w:w="1865" w:type="dxa"/>
          </w:tcPr>
          <w:p w14:paraId="2CA831C8" w14:textId="77777777" w:rsidR="00D843AE" w:rsidRPr="00D843AE" w:rsidRDefault="00D843AE" w:rsidP="00C2106B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K_W15</w:t>
            </w:r>
          </w:p>
          <w:p w14:paraId="4B8A9D8C" w14:textId="77777777" w:rsidR="00D843AE" w:rsidRPr="00D843AE" w:rsidRDefault="00D843AE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06C96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A6BCF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DB6BEC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6C21602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A6FE3D3" w14:textId="77777777" w:rsidTr="00C2106B">
        <w:tc>
          <w:tcPr>
            <w:tcW w:w="9520" w:type="dxa"/>
          </w:tcPr>
          <w:p w14:paraId="3ED347A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BE3D953" w14:textId="77777777" w:rsidTr="00C2106B">
        <w:tc>
          <w:tcPr>
            <w:tcW w:w="9520" w:type="dxa"/>
          </w:tcPr>
          <w:p w14:paraId="4183E48D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87EEF17" w14:textId="77777777" w:rsidR="0085747A" w:rsidRPr="00B169DF" w:rsidRDefault="0085747A" w:rsidP="009C54AE">
      <w:pPr>
        <w:rPr>
          <w:rFonts w:ascii="Corbel" w:hAnsi="Corbel"/>
        </w:rPr>
      </w:pPr>
    </w:p>
    <w:p w14:paraId="18A73D8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2F0BE7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65583" w14:paraId="27C0C9B3" w14:textId="77777777" w:rsidTr="008A561B">
        <w:tc>
          <w:tcPr>
            <w:tcW w:w="9520" w:type="dxa"/>
          </w:tcPr>
          <w:p w14:paraId="48C77ADA" w14:textId="77777777" w:rsidR="0085747A" w:rsidRPr="00C6558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655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561B" w:rsidRPr="00C65583" w14:paraId="5AC06767" w14:textId="77777777" w:rsidTr="008A561B">
        <w:tc>
          <w:tcPr>
            <w:tcW w:w="9520" w:type="dxa"/>
          </w:tcPr>
          <w:p w14:paraId="2A069CF7" w14:textId="5DC4BE79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Wprowadzenie do zarządzania projektami – definicje, typologia projektów</w:t>
            </w:r>
            <w:r w:rsidRPr="00C6558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C65583" w14:paraId="4D12BC5D" w14:textId="77777777" w:rsidTr="008A561B">
        <w:tc>
          <w:tcPr>
            <w:tcW w:w="9520" w:type="dxa"/>
          </w:tcPr>
          <w:p w14:paraId="224BB2B0" w14:textId="4D00A1BA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Cykl życia projektu – fazy, interesariusze, role zespołowe</w:t>
            </w:r>
            <w:r w:rsidRPr="00C6558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C65583" w14:paraId="0B9EBCA2" w14:textId="77777777" w:rsidTr="008A561B">
        <w:tc>
          <w:tcPr>
            <w:tcW w:w="9520" w:type="dxa"/>
          </w:tcPr>
          <w:p w14:paraId="62D11EFD" w14:textId="07A1513D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Planowanie projektu: cele SMART, analiza interesariuszy, struktura WBS</w:t>
            </w:r>
            <w:r w:rsidRPr="00C6558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C65583" w14:paraId="0C4AD113" w14:textId="77777777" w:rsidTr="008A561B">
        <w:tc>
          <w:tcPr>
            <w:tcW w:w="9520" w:type="dxa"/>
          </w:tcPr>
          <w:p w14:paraId="63B75BD4" w14:textId="0FCFB8EB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Harmonogramowanie projektu – techniki CPM i PERT, diagram Gantta</w:t>
            </w:r>
          </w:p>
        </w:tc>
      </w:tr>
      <w:tr w:rsidR="008A561B" w:rsidRPr="00C65583" w14:paraId="117D2570" w14:textId="77777777" w:rsidTr="008A561B">
        <w:tc>
          <w:tcPr>
            <w:tcW w:w="9520" w:type="dxa"/>
          </w:tcPr>
          <w:p w14:paraId="2D437F73" w14:textId="57E22F00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Budżetowanie i alokacja zasobów w projektach</w:t>
            </w:r>
            <w:r w:rsidRPr="00C6558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C65583" w14:paraId="116AC2EC" w14:textId="77777777" w:rsidTr="008A561B">
        <w:tc>
          <w:tcPr>
            <w:tcW w:w="9520" w:type="dxa"/>
          </w:tcPr>
          <w:p w14:paraId="0911F82E" w14:textId="1DDEAB49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 xml:space="preserve">Zarządzanie ryzykiem projektowym – identyfikacja i ocena ryzyk </w:t>
            </w:r>
          </w:p>
        </w:tc>
      </w:tr>
      <w:tr w:rsidR="008A561B" w:rsidRPr="00C65583" w14:paraId="5B3FBB3A" w14:textId="77777777" w:rsidTr="008A561B">
        <w:tc>
          <w:tcPr>
            <w:tcW w:w="9520" w:type="dxa"/>
          </w:tcPr>
          <w:p w14:paraId="47C492C7" w14:textId="070CAC47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Komunikacja i współpraca w zespole projektowym – symulacje, role zespołowe</w:t>
            </w:r>
            <w:r w:rsidRPr="00C6558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C65583" w14:paraId="5C63C822" w14:textId="77777777" w:rsidTr="008A561B">
        <w:tc>
          <w:tcPr>
            <w:tcW w:w="9520" w:type="dxa"/>
          </w:tcPr>
          <w:p w14:paraId="36FE7F3B" w14:textId="117F0262" w:rsidR="008A561B" w:rsidRPr="00C2106B" w:rsidRDefault="008A561B" w:rsidP="008A561B">
            <w:pPr>
              <w:pStyle w:val="NormalnyWeb"/>
              <w:rPr>
                <w:rFonts w:ascii="Corbel" w:hAnsi="Corbel"/>
              </w:rPr>
            </w:pPr>
            <w:r w:rsidRPr="00C65583">
              <w:rPr>
                <w:rStyle w:val="Pogrubienie"/>
                <w:rFonts w:ascii="Corbel" w:hAnsi="Corbel"/>
                <w:b w:val="0"/>
                <w:bCs w:val="0"/>
              </w:rPr>
              <w:t>Prezentacja i ocena projektów zespołowych – podsumowanie</w:t>
            </w:r>
            <w:r w:rsidRPr="00C65583">
              <w:rPr>
                <w:rStyle w:val="apple-converted-space"/>
                <w:rFonts w:ascii="Corbel" w:hAnsi="Corbel"/>
              </w:rPr>
              <w:t> </w:t>
            </w:r>
          </w:p>
        </w:tc>
      </w:tr>
    </w:tbl>
    <w:p w14:paraId="7B01A80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6B1176" w14:textId="77777777" w:rsidR="00C2106B" w:rsidRPr="00B169DF" w:rsidRDefault="00C2106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98E38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4205E3C" w14:textId="77777777" w:rsidR="00C2106B" w:rsidRDefault="008A561B" w:rsidP="00C2106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 xml:space="preserve">praca zespołowa, dyskusje moderowane, prezentacje </w:t>
      </w:r>
    </w:p>
    <w:p w14:paraId="7E945A42" w14:textId="01C16A87" w:rsidR="0085747A" w:rsidRPr="00B169DF" w:rsidRDefault="00C61DC5" w:rsidP="00C2106B">
      <w:pPr>
        <w:pStyle w:val="NormalnyWeb"/>
        <w:rPr>
          <w:rFonts w:ascii="Corbel" w:hAnsi="Corbel"/>
          <w:smallCaps/>
        </w:rPr>
      </w:pPr>
      <w:r w:rsidRPr="00B169DF">
        <w:rPr>
          <w:rFonts w:ascii="Corbel" w:hAnsi="Corbel"/>
        </w:rPr>
        <w:t xml:space="preserve">4. </w:t>
      </w:r>
      <w:r w:rsidR="0085747A" w:rsidRPr="00B169DF">
        <w:rPr>
          <w:rFonts w:ascii="Corbel" w:hAnsi="Corbel"/>
        </w:rPr>
        <w:t>METODY I KRYTERIA OCENY</w:t>
      </w:r>
      <w:r w:rsidR="009F4610" w:rsidRPr="00B169DF">
        <w:rPr>
          <w:rFonts w:ascii="Corbel" w:hAnsi="Corbel"/>
        </w:rPr>
        <w:t xml:space="preserve"> </w:t>
      </w:r>
    </w:p>
    <w:p w14:paraId="67E12C2E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468C5D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5956"/>
        <w:gridCol w:w="2117"/>
      </w:tblGrid>
      <w:tr w:rsidR="0085747A" w:rsidRPr="00B169DF" w14:paraId="108F23C6" w14:textId="77777777" w:rsidTr="008A561B">
        <w:tc>
          <w:tcPr>
            <w:tcW w:w="1447" w:type="dxa"/>
            <w:vAlign w:val="center"/>
          </w:tcPr>
          <w:p w14:paraId="027B915F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6" w:type="dxa"/>
            <w:vAlign w:val="center"/>
          </w:tcPr>
          <w:p w14:paraId="5984941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3156F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5E2768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EA24B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561B" w:rsidRPr="00B169DF" w14:paraId="1FDBE538" w14:textId="77777777" w:rsidTr="008A561B">
        <w:tc>
          <w:tcPr>
            <w:tcW w:w="1447" w:type="dxa"/>
          </w:tcPr>
          <w:p w14:paraId="5E5C2BAF" w14:textId="77777777" w:rsidR="008A561B" w:rsidRPr="00D843AE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6" w:type="dxa"/>
          </w:tcPr>
          <w:p w14:paraId="1104C0BA" w14:textId="77777777" w:rsidR="008A561B" w:rsidRPr="00C2106B" w:rsidRDefault="008A561B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7E62657A" w14:textId="77777777" w:rsidR="008A561B" w:rsidRPr="00B169DF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23CBF21A" w14:textId="77777777" w:rsidTr="008A561B">
        <w:tc>
          <w:tcPr>
            <w:tcW w:w="1447" w:type="dxa"/>
          </w:tcPr>
          <w:p w14:paraId="51F55E66" w14:textId="77777777" w:rsidR="008A561B" w:rsidRPr="00D843AE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6" w:type="dxa"/>
          </w:tcPr>
          <w:p w14:paraId="4D334CB7" w14:textId="4F9E8BF4" w:rsidR="008A561B" w:rsidRPr="00C2106B" w:rsidRDefault="00C2106B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A561B" w:rsidRPr="00C2106B">
              <w:rPr>
                <w:rFonts w:ascii="Corbel" w:hAnsi="Corbel"/>
                <w:b w:val="0"/>
                <w:smallCaps w:val="0"/>
                <w:szCs w:val="24"/>
              </w:rPr>
              <w:t>rojekt zespołowy</w:t>
            </w:r>
          </w:p>
        </w:tc>
        <w:tc>
          <w:tcPr>
            <w:tcW w:w="2117" w:type="dxa"/>
          </w:tcPr>
          <w:p w14:paraId="4412E445" w14:textId="77777777" w:rsidR="008A561B" w:rsidRPr="00B169DF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412A7E7D" w14:textId="77777777" w:rsidTr="008A561B">
        <w:tc>
          <w:tcPr>
            <w:tcW w:w="1447" w:type="dxa"/>
          </w:tcPr>
          <w:p w14:paraId="62138A6A" w14:textId="77777777" w:rsidR="008A561B" w:rsidRPr="00D843AE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6" w:type="dxa"/>
          </w:tcPr>
          <w:p w14:paraId="22B1DC7A" w14:textId="15AF9374" w:rsidR="008A561B" w:rsidRPr="00C2106B" w:rsidRDefault="00C2106B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A561B" w:rsidRPr="00C2106B">
              <w:rPr>
                <w:rFonts w:ascii="Corbel" w:hAnsi="Corbel"/>
                <w:b w:val="0"/>
                <w:smallCaps w:val="0"/>
                <w:szCs w:val="24"/>
              </w:rPr>
              <w:t>bserwacja pracy zespołowej</w:t>
            </w:r>
          </w:p>
        </w:tc>
        <w:tc>
          <w:tcPr>
            <w:tcW w:w="2117" w:type="dxa"/>
          </w:tcPr>
          <w:p w14:paraId="1C63F13D" w14:textId="77777777" w:rsidR="008A561B" w:rsidRPr="00B169DF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7F104B12" w14:textId="77777777" w:rsidTr="008A561B">
        <w:tc>
          <w:tcPr>
            <w:tcW w:w="1447" w:type="dxa"/>
          </w:tcPr>
          <w:p w14:paraId="16434646" w14:textId="77777777" w:rsidR="008A561B" w:rsidRPr="00D843AE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6" w:type="dxa"/>
          </w:tcPr>
          <w:p w14:paraId="2DEB9C22" w14:textId="69C8F312" w:rsidR="008A561B" w:rsidRPr="00C2106B" w:rsidRDefault="008A561B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 xml:space="preserve">aktywność, </w:t>
            </w:r>
            <w:r w:rsidR="00C2106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2106B">
              <w:rPr>
                <w:rFonts w:ascii="Corbel" w:hAnsi="Corbel"/>
                <w:b w:val="0"/>
                <w:smallCaps w:val="0"/>
                <w:szCs w:val="24"/>
              </w:rPr>
              <w:t>rojekt zespołowy</w:t>
            </w:r>
          </w:p>
        </w:tc>
        <w:tc>
          <w:tcPr>
            <w:tcW w:w="2117" w:type="dxa"/>
          </w:tcPr>
          <w:p w14:paraId="42D1A0BD" w14:textId="77777777" w:rsidR="008A561B" w:rsidRPr="00B169DF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2BC0B114" w14:textId="77777777" w:rsidTr="008A561B">
        <w:tc>
          <w:tcPr>
            <w:tcW w:w="1447" w:type="dxa"/>
          </w:tcPr>
          <w:p w14:paraId="2F1CFEA1" w14:textId="77777777" w:rsidR="008A561B" w:rsidRPr="00D843AE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6" w:type="dxa"/>
          </w:tcPr>
          <w:p w14:paraId="06614188" w14:textId="4393BCE7" w:rsidR="008A561B" w:rsidRPr="00C2106B" w:rsidRDefault="00C2106B" w:rsidP="00C21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A561B" w:rsidRPr="00C2106B">
              <w:rPr>
                <w:rFonts w:ascii="Corbel" w:hAnsi="Corbel"/>
                <w:b w:val="0"/>
                <w:smallCaps w:val="0"/>
                <w:szCs w:val="24"/>
              </w:rPr>
              <w:t>bserwacja pracy zespołowej</w:t>
            </w:r>
          </w:p>
        </w:tc>
        <w:tc>
          <w:tcPr>
            <w:tcW w:w="2117" w:type="dxa"/>
          </w:tcPr>
          <w:p w14:paraId="5C1BA61E" w14:textId="77777777" w:rsidR="008A561B" w:rsidRPr="00B169DF" w:rsidRDefault="008A561B" w:rsidP="00C21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A56207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29152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41E614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BE05B5" w14:textId="77777777" w:rsidTr="00923D7D">
        <w:tc>
          <w:tcPr>
            <w:tcW w:w="9670" w:type="dxa"/>
          </w:tcPr>
          <w:p w14:paraId="6B0A49CC" w14:textId="6F6D4EB2" w:rsidR="0085747A" w:rsidRPr="00C65583" w:rsidRDefault="008A561B" w:rsidP="00C65583">
            <w:pPr>
              <w:pStyle w:val="NormalnyWeb"/>
              <w:rPr>
                <w:rFonts w:ascii="Corbel" w:hAnsi="Corbel"/>
              </w:rPr>
            </w:pPr>
            <w:r w:rsidRPr="008A561B">
              <w:rPr>
                <w:rFonts w:ascii="Corbel" w:hAnsi="Corbel"/>
              </w:rPr>
              <w:t>Aktywność i obecność. Zaliczenie projektu zespołowego. Pozytywna ocena z kolokwium.</w:t>
            </w:r>
          </w:p>
        </w:tc>
      </w:tr>
    </w:tbl>
    <w:p w14:paraId="08EDA82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57B662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FC908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75D7EAD5" w14:textId="77777777" w:rsidTr="00C2106B">
        <w:trPr>
          <w:trHeight w:val="699"/>
        </w:trPr>
        <w:tc>
          <w:tcPr>
            <w:tcW w:w="4962" w:type="dxa"/>
            <w:vAlign w:val="center"/>
          </w:tcPr>
          <w:p w14:paraId="7740D34B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CF6DF0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1C49309" w14:textId="77777777" w:rsidTr="00923D7D">
        <w:tc>
          <w:tcPr>
            <w:tcW w:w="4962" w:type="dxa"/>
          </w:tcPr>
          <w:p w14:paraId="7758E9E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912654A" w14:textId="77777777" w:rsidR="0085747A" w:rsidRPr="00B169DF" w:rsidRDefault="008A561B" w:rsidP="00C210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4768E169" w14:textId="77777777" w:rsidTr="00923D7D">
        <w:tc>
          <w:tcPr>
            <w:tcW w:w="4962" w:type="dxa"/>
          </w:tcPr>
          <w:p w14:paraId="2D49A13A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BB098E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6A8479" w14:textId="77777777" w:rsidR="00C61DC5" w:rsidRPr="00B169DF" w:rsidRDefault="008A561B" w:rsidP="00C210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C59A166" w14:textId="77777777" w:rsidTr="00923D7D">
        <w:tc>
          <w:tcPr>
            <w:tcW w:w="4962" w:type="dxa"/>
          </w:tcPr>
          <w:p w14:paraId="1D9C4F9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0A7050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923A7" w14:textId="77777777" w:rsidR="00C61DC5" w:rsidRPr="00B169DF" w:rsidRDefault="008A561B" w:rsidP="00C210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4C1085CB" w14:textId="77777777" w:rsidTr="00923D7D">
        <w:tc>
          <w:tcPr>
            <w:tcW w:w="4962" w:type="dxa"/>
          </w:tcPr>
          <w:p w14:paraId="059196E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56F562" w14:textId="77777777" w:rsidR="0085747A" w:rsidRPr="00B169DF" w:rsidRDefault="008A561B" w:rsidP="00C210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594FCB3C" w14:textId="77777777" w:rsidTr="00923D7D">
        <w:tc>
          <w:tcPr>
            <w:tcW w:w="4962" w:type="dxa"/>
          </w:tcPr>
          <w:p w14:paraId="30E9AAB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480761" w14:textId="77777777" w:rsidR="0085747A" w:rsidRPr="00B169DF" w:rsidRDefault="008A561B" w:rsidP="00C210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534A31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60E76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9AD3B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B8867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E7DC7CE" w14:textId="77777777" w:rsidTr="0071620A">
        <w:trPr>
          <w:trHeight w:val="397"/>
        </w:trPr>
        <w:tc>
          <w:tcPr>
            <w:tcW w:w="3544" w:type="dxa"/>
          </w:tcPr>
          <w:p w14:paraId="230A860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C480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1044142" w14:textId="77777777" w:rsidTr="0071620A">
        <w:trPr>
          <w:trHeight w:val="397"/>
        </w:trPr>
        <w:tc>
          <w:tcPr>
            <w:tcW w:w="3544" w:type="dxa"/>
          </w:tcPr>
          <w:p w14:paraId="7A66F7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1F0B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486395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AAC620" w14:textId="77777777" w:rsidR="00C2106B" w:rsidRDefault="00C2106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21A944" w14:textId="77777777" w:rsidR="00C2106B" w:rsidRDefault="00C2106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2147DB" w14:textId="77777777" w:rsidR="00C2106B" w:rsidRDefault="00C2106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4AE81E" w14:textId="77777777" w:rsidR="00C2106B" w:rsidRPr="00B169DF" w:rsidRDefault="00C2106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21267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9CD8D2D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2106B" w14:paraId="6DDC77D4" w14:textId="77777777" w:rsidTr="00C2106B">
        <w:trPr>
          <w:trHeight w:val="397"/>
        </w:trPr>
        <w:tc>
          <w:tcPr>
            <w:tcW w:w="9356" w:type="dxa"/>
          </w:tcPr>
          <w:p w14:paraId="5DADF168" w14:textId="77777777" w:rsidR="00713DF6" w:rsidRPr="00C2106B" w:rsidRDefault="0085747A" w:rsidP="00C2106B">
            <w:pPr>
              <w:rPr>
                <w:rFonts w:ascii="Corbel" w:hAnsi="Corbel"/>
                <w:smallCaps/>
              </w:rPr>
            </w:pPr>
            <w:r w:rsidRPr="00C2106B">
              <w:rPr>
                <w:rFonts w:ascii="Corbel" w:hAnsi="Corbel"/>
              </w:rPr>
              <w:t>Literatura podstawowa:</w:t>
            </w:r>
            <w:r w:rsidR="00713DF6" w:rsidRPr="00C2106B">
              <w:rPr>
                <w:rFonts w:ascii="Corbel" w:hAnsi="Corbel"/>
                <w:smallCaps/>
              </w:rPr>
              <w:t xml:space="preserve"> </w:t>
            </w:r>
          </w:p>
          <w:p w14:paraId="1904F29F" w14:textId="4B5B86C7" w:rsidR="0085747A" w:rsidRPr="00C2106B" w:rsidRDefault="00713DF6" w:rsidP="00C2106B">
            <w:pPr>
              <w:pStyle w:val="Akapitzlist"/>
              <w:numPr>
                <w:ilvl w:val="0"/>
                <w:numId w:val="2"/>
              </w:numPr>
              <w:spacing w:after="0"/>
              <w:ind w:left="714" w:hanging="357"/>
              <w:jc w:val="both"/>
              <w:rPr>
                <w:rFonts w:ascii="Corbel" w:hAnsi="Corbel"/>
                <w:szCs w:val="24"/>
              </w:rPr>
            </w:pPr>
            <w:r w:rsidRPr="00C2106B">
              <w:rPr>
                <w:rFonts w:ascii="Corbel" w:hAnsi="Corbel"/>
                <w:color w:val="000000"/>
              </w:rPr>
              <w:t>PMI (2021).</w:t>
            </w:r>
            <w:r w:rsidRPr="00C2106B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2106B">
              <w:rPr>
                <w:rStyle w:val="Uwydatnienie"/>
                <w:rFonts w:ascii="Corbel" w:hAnsi="Corbel"/>
                <w:color w:val="000000"/>
              </w:rPr>
              <w:t>A Guide to the Project Management Body of Knowledge (PMBOK® Guide) – Seventh Edition</w:t>
            </w:r>
            <w:r w:rsidRPr="00C2106B">
              <w:rPr>
                <w:rFonts w:ascii="Corbel" w:hAnsi="Corbel"/>
                <w:color w:val="000000"/>
              </w:rPr>
              <w:t>. Newtown Square: Project Management Institute.</w:t>
            </w:r>
          </w:p>
        </w:tc>
      </w:tr>
      <w:tr w:rsidR="0085747A" w:rsidRPr="00C2106B" w14:paraId="077B6B61" w14:textId="77777777" w:rsidTr="00C2106B">
        <w:trPr>
          <w:trHeight w:val="397"/>
        </w:trPr>
        <w:tc>
          <w:tcPr>
            <w:tcW w:w="9356" w:type="dxa"/>
          </w:tcPr>
          <w:p w14:paraId="3BF4D5D7" w14:textId="7F82E641" w:rsidR="00713DF6" w:rsidRPr="00C2106B" w:rsidRDefault="0085747A" w:rsidP="00C2106B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</w:rPr>
            </w:pPr>
            <w:r w:rsidRPr="00C2106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BC7498" w14:textId="77777777" w:rsidR="00C65583" w:rsidRPr="00C2106B" w:rsidRDefault="00C65583" w:rsidP="00C2106B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C2106B">
              <w:rPr>
                <w:rStyle w:val="Pogrubienie"/>
                <w:rFonts w:ascii="Corbel" w:hAnsi="Corbel"/>
                <w:b w:val="0"/>
                <w:bCs w:val="0"/>
              </w:rPr>
              <w:t>Wysocki, R. K.</w:t>
            </w:r>
            <w:r w:rsidRPr="00C2106B">
              <w:rPr>
                <w:rStyle w:val="apple-converted-space"/>
                <w:rFonts w:ascii="Corbel" w:hAnsi="Corbel"/>
              </w:rPr>
              <w:t> </w:t>
            </w:r>
            <w:r w:rsidRPr="00C2106B">
              <w:rPr>
                <w:rFonts w:ascii="Corbel" w:hAnsi="Corbel"/>
              </w:rPr>
              <w:t>(2018).</w:t>
            </w:r>
            <w:r w:rsidRPr="00C2106B">
              <w:rPr>
                <w:rStyle w:val="apple-converted-space"/>
                <w:rFonts w:ascii="Corbel" w:hAnsi="Corbel"/>
              </w:rPr>
              <w:t> </w:t>
            </w:r>
            <w:r w:rsidRPr="00C2106B">
              <w:rPr>
                <w:rStyle w:val="Uwydatnienie"/>
                <w:rFonts w:ascii="Corbel" w:eastAsia="Calibri" w:hAnsi="Corbel"/>
              </w:rPr>
              <w:t>Efektywne zarządzanie projektami. Wydanie VII</w:t>
            </w:r>
            <w:r w:rsidRPr="00C2106B">
              <w:rPr>
                <w:rFonts w:ascii="Corbel" w:hAnsi="Corbel"/>
              </w:rPr>
              <w:t>. Gliwice: Onepress.</w:t>
            </w:r>
          </w:p>
          <w:p w14:paraId="6D3AE54B" w14:textId="114E5D35" w:rsidR="00C65583" w:rsidRPr="00C2106B" w:rsidRDefault="00C65583" w:rsidP="00C2106B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C2106B">
              <w:rPr>
                <w:rStyle w:val="Pogrubienie"/>
                <w:rFonts w:ascii="Corbel" w:hAnsi="Corbel"/>
                <w:b w:val="0"/>
                <w:bCs w:val="0"/>
              </w:rPr>
              <w:t>Żmigrodzki, M.</w:t>
            </w:r>
            <w:r w:rsidRPr="00C2106B">
              <w:rPr>
                <w:rStyle w:val="apple-converted-space"/>
                <w:rFonts w:ascii="Corbel" w:hAnsi="Corbel"/>
              </w:rPr>
              <w:t> </w:t>
            </w:r>
            <w:r w:rsidRPr="00C2106B">
              <w:rPr>
                <w:rFonts w:ascii="Corbel" w:hAnsi="Corbel"/>
              </w:rPr>
              <w:t>(2021).</w:t>
            </w:r>
            <w:r w:rsidRPr="00C2106B">
              <w:rPr>
                <w:rStyle w:val="apple-converted-space"/>
                <w:rFonts w:ascii="Corbel" w:hAnsi="Corbel"/>
              </w:rPr>
              <w:t> </w:t>
            </w:r>
            <w:r w:rsidRPr="00C2106B">
              <w:rPr>
                <w:rStyle w:val="Uwydatnienie"/>
                <w:rFonts w:ascii="Corbel" w:eastAsia="Calibri" w:hAnsi="Corbel"/>
              </w:rPr>
              <w:t>Instrukcja obsługi projektu</w:t>
            </w:r>
            <w:r w:rsidRPr="00C2106B">
              <w:rPr>
                <w:rFonts w:ascii="Corbel" w:hAnsi="Corbel"/>
              </w:rPr>
              <w:t>. Gliwice: Onepress.</w:t>
            </w:r>
          </w:p>
        </w:tc>
      </w:tr>
    </w:tbl>
    <w:p w14:paraId="24D328E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D4F66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D3751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F2E8" w14:textId="77777777" w:rsidR="00D07182" w:rsidRDefault="00D07182" w:rsidP="00C16ABF">
      <w:r>
        <w:separator/>
      </w:r>
    </w:p>
  </w:endnote>
  <w:endnote w:type="continuationSeparator" w:id="0">
    <w:p w14:paraId="46E9248E" w14:textId="77777777" w:rsidR="00D07182" w:rsidRDefault="00D07182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D3A8" w14:textId="77777777" w:rsidR="00D07182" w:rsidRDefault="00D07182" w:rsidP="00C16ABF">
      <w:r>
        <w:separator/>
      </w:r>
    </w:p>
  </w:footnote>
  <w:footnote w:type="continuationSeparator" w:id="0">
    <w:p w14:paraId="42C40521" w14:textId="77777777" w:rsidR="00D07182" w:rsidRDefault="00D07182" w:rsidP="00C16ABF">
      <w:r>
        <w:continuationSeparator/>
      </w:r>
    </w:p>
  </w:footnote>
  <w:footnote w:id="1">
    <w:p w14:paraId="64F71BB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51939"/>
    <w:multiLevelType w:val="hybridMultilevel"/>
    <w:tmpl w:val="FDF413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227B1"/>
    <w:multiLevelType w:val="hybridMultilevel"/>
    <w:tmpl w:val="FDF413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910535">
    <w:abstractNumId w:val="0"/>
  </w:num>
  <w:num w:numId="2" w16cid:durableId="1281186961">
    <w:abstractNumId w:val="2"/>
  </w:num>
  <w:num w:numId="3" w16cid:durableId="12558990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AF4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35BB8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53CD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E64F4"/>
    <w:rsid w:val="008E7C69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470E8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06B"/>
    <w:rsid w:val="00C26CB7"/>
    <w:rsid w:val="00C324C1"/>
    <w:rsid w:val="00C36992"/>
    <w:rsid w:val="00C56036"/>
    <w:rsid w:val="00C61DC5"/>
    <w:rsid w:val="00C65583"/>
    <w:rsid w:val="00C67E92"/>
    <w:rsid w:val="00C70A26"/>
    <w:rsid w:val="00C70D70"/>
    <w:rsid w:val="00C766DF"/>
    <w:rsid w:val="00C839C7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182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BE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4005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DF6"/>
    <w:rPr>
      <w:rFonts w:eastAsia="Times New Roman"/>
      <w:sz w:val="24"/>
      <w:szCs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1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2025-07-10T13:52:00Z</dcterms:created>
  <dcterms:modified xsi:type="dcterms:W3CDTF">2025-10-28T12:09:00Z</dcterms:modified>
</cp:coreProperties>
</file>